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5B" w:rsidRPr="0000304D" w:rsidRDefault="002D215B" w:rsidP="00BD634E">
      <w:pPr>
        <w:tabs>
          <w:tab w:val="left" w:pos="0"/>
        </w:tabs>
        <w:spacing w:line="264" w:lineRule="auto"/>
        <w:jc w:val="both"/>
        <w:rPr>
          <w:rFonts w:ascii="Arial" w:hAnsi="Arial" w:cs="Arial"/>
          <w:i/>
        </w:rPr>
      </w:pPr>
    </w:p>
    <w:p w:rsidR="002D215B" w:rsidRPr="0000304D" w:rsidRDefault="002D215B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1</w:t>
      </w:r>
      <w:r w:rsidRPr="0000304D">
        <w:rPr>
          <w:rFonts w:ascii="Arial" w:hAnsi="Arial" w:cs="Arial"/>
        </w:rPr>
        <w:t>к договору</w:t>
      </w:r>
    </w:p>
    <w:p w:rsidR="002D215B" w:rsidRPr="0000304D" w:rsidRDefault="002D215B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От  «      »             201</w:t>
      </w:r>
      <w:r>
        <w:rPr>
          <w:rFonts w:ascii="Arial" w:hAnsi="Arial" w:cs="Arial"/>
        </w:rPr>
        <w:t>1</w:t>
      </w:r>
      <w:r w:rsidRPr="0000304D">
        <w:rPr>
          <w:rFonts w:ascii="Arial" w:hAnsi="Arial" w:cs="Arial"/>
        </w:rPr>
        <w:t xml:space="preserve">   г.</w:t>
      </w:r>
    </w:p>
    <w:p w:rsidR="002D215B" w:rsidRPr="0000304D" w:rsidRDefault="002D215B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 xml:space="preserve">№   </w:t>
      </w:r>
    </w:p>
    <w:p w:rsidR="002D215B" w:rsidRPr="0000304D" w:rsidRDefault="002D215B" w:rsidP="00A104D2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  <w:r w:rsidRPr="0000304D">
        <w:rPr>
          <w:rFonts w:ascii="Arial" w:hAnsi="Arial" w:cs="Arial"/>
          <w:b/>
          <w:bCs/>
          <w:spacing w:val="-1"/>
        </w:rPr>
        <w:t>СПЕЦИФИКАЦИЯ №</w:t>
      </w:r>
      <w:r>
        <w:rPr>
          <w:rFonts w:ascii="Arial" w:hAnsi="Arial" w:cs="Arial"/>
          <w:b/>
          <w:bCs/>
          <w:spacing w:val="-1"/>
        </w:rPr>
        <w:t>1</w:t>
      </w:r>
      <w:r w:rsidRPr="0000304D">
        <w:rPr>
          <w:rFonts w:ascii="Arial" w:hAnsi="Arial" w:cs="Arial"/>
          <w:vertAlign w:val="superscript"/>
        </w:rPr>
        <w:t xml:space="preserve"> </w:t>
      </w:r>
    </w:p>
    <w:p w:rsidR="002D215B" w:rsidRPr="0000304D" w:rsidRDefault="002D215B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55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496"/>
        <w:gridCol w:w="1620"/>
        <w:gridCol w:w="720"/>
        <w:gridCol w:w="900"/>
        <w:gridCol w:w="900"/>
        <w:gridCol w:w="1260"/>
        <w:gridCol w:w="720"/>
        <w:gridCol w:w="720"/>
        <w:gridCol w:w="1620"/>
        <w:gridCol w:w="1080"/>
        <w:gridCol w:w="1260"/>
        <w:gridCol w:w="1440"/>
        <w:gridCol w:w="1260"/>
      </w:tblGrid>
      <w:tr w:rsidR="002D215B" w:rsidRPr="0000304D" w:rsidTr="000C58FF">
        <w:tc>
          <w:tcPr>
            <w:tcW w:w="518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496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72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90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90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126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72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Ед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  <w:r w:rsidRPr="0000304D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72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62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108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126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144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Цена за ед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</w:p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(руб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  <w:r w:rsidRPr="0000304D">
              <w:rPr>
                <w:rFonts w:ascii="Arial" w:hAnsi="Arial" w:cs="Arial"/>
                <w:sz w:val="20"/>
                <w:szCs w:val="20"/>
              </w:rPr>
              <w:t>без НДС)</w:t>
            </w:r>
          </w:p>
        </w:tc>
        <w:tc>
          <w:tcPr>
            <w:tcW w:w="126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(руб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  <w:r w:rsidRPr="0000304D">
              <w:rPr>
                <w:rFonts w:ascii="Arial" w:hAnsi="Arial" w:cs="Arial"/>
                <w:sz w:val="20"/>
                <w:szCs w:val="20"/>
              </w:rPr>
              <w:t>без НДС)</w:t>
            </w:r>
          </w:p>
        </w:tc>
      </w:tr>
      <w:tr w:rsidR="002D215B" w:rsidRPr="0000304D" w:rsidTr="000C58FF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3A790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3A7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3A7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1 013 356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12307КМ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17 857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12309КМ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1 044 647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12311КМ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шт - до 31 января 2012 года, 3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1 044 648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1 013 497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180201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шт - до 31 января 2012 года, 5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461982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1 013 326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180309Ш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1 013 599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180313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460000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1 044 652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180502К1С9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461982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1 013 393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180605КС9Ш1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1 013 394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213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1 013 499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2317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1 034 969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2319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462244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1 013 603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1 013 338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318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17 838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1 013 419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32612км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18 200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346312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461524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18 201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4024107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464223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1 013 720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51236М (8236)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461624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1 037 965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60208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1 013 474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60312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1 013 559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6-1320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461314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1 074 387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6208Z-C-3 (пр-во SKF)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460000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1 044 729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6-2226км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1 044 699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6-2312км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1 013 976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6-2313км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1 013 977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6-2314км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1 044 702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6-2316км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1 044 703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6-2317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1 044 704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6-2319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1 013 979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6-2320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1 044 705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6-2322Км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1 033 200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6-307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1 013 941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6-3086313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461584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1 044 709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6-309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1 033 065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6-311Ш1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шт - до 31 января 2012 года, 3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6-312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461122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1 013 928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6312 SKF 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460000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1 014 008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6-313Ш1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6-316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1 044 713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6-317Ш2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1 044 714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6-319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шт - до 31 января 2012 года, 4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6-320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6-322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1 056 684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6-322С3 (SKF)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460000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1 076 258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6-3526 Ю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462114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1 013 331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6-3622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462114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1 044 719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6-60305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шт - до 31 января 2012 года, 5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1 013 988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6-60309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1 013 993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6-80208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461923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1 014 003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7000124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461223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1 123 946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7218Н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462424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1 013 750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7226 ВСВМ (SKF) 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460000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1 044 734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7510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462413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1 013 908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75-180609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шт - до 31 января 2012 года, 5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1 059 341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7519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462414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1 013 926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76-180307 АС9Ш1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1 013 775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76-180311 КС9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1 013 778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76-180312 К1С9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1 013 779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76-180313 К1С9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1 013 780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76-180314 К1С9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1 013 781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76-180607КС9Ш1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1 033 620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76-180609С9Ш1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1 013 479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76-180610КС9Ш1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1 013 441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76-180612 К1С9Ш1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461983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1 013 782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76-213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1 044 745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76-2317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462234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1 037 762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76-305ЕШ2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шт - до 31 января 2012 года, 10 шт с 1 до 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1 056 696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76-316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1 044 751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76-319Ш1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1 056 697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76-320Ш1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461224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1 052 451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76-322АШ1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1 до15 апреля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461214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1 033 549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bookmarkStart w:id="0" w:name="_GoBack" w:colFirst="6" w:colLast="6"/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8107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461612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1 013 579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8122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461614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1 013 790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8217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461613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1 013 799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8228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461614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1 013 570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2D215B" w:rsidRPr="0000304D" w:rsidTr="005D22B1">
        <w:tc>
          <w:tcPr>
            <w:tcW w:w="518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496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8230</w:t>
            </w:r>
          </w:p>
        </w:tc>
        <w:tc>
          <w:tcPr>
            <w:tcW w:w="720" w:type="dxa"/>
            <w:vAlign w:val="center"/>
          </w:tcPr>
          <w:p w:rsidR="002D215B" w:rsidRPr="0062375E" w:rsidRDefault="002D215B" w:rsidP="0062375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2D215B" w:rsidRPr="003A7908" w:rsidRDefault="002D215B" w:rsidP="006237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2D215B" w:rsidRDefault="002D215B" w:rsidP="001762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31 января 2012 года</w:t>
            </w:r>
          </w:p>
        </w:tc>
        <w:tc>
          <w:tcPr>
            <w:tcW w:w="108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461614</w:t>
            </w:r>
          </w:p>
        </w:tc>
        <w:tc>
          <w:tcPr>
            <w:tcW w:w="1260" w:type="dxa"/>
            <w:vAlign w:val="center"/>
          </w:tcPr>
          <w:p w:rsidR="002D215B" w:rsidRDefault="002D21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1 013 571 </w:t>
            </w:r>
          </w:p>
        </w:tc>
        <w:tc>
          <w:tcPr>
            <w:tcW w:w="1440" w:type="dxa"/>
            <w:vAlign w:val="center"/>
          </w:tcPr>
          <w:p w:rsidR="002D215B" w:rsidRPr="003A7908" w:rsidRDefault="002D215B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2D215B" w:rsidRPr="00BD634E" w:rsidRDefault="002D215B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bookmarkEnd w:id="0"/>
      <w:tr w:rsidR="002D215B" w:rsidRPr="0000304D" w:rsidTr="000C58FF">
        <w:tc>
          <w:tcPr>
            <w:tcW w:w="518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215B" w:rsidRPr="0000304D" w:rsidTr="000C58FF">
        <w:tc>
          <w:tcPr>
            <w:tcW w:w="518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кроме того НДС (18%)</w:t>
            </w:r>
          </w:p>
        </w:tc>
        <w:tc>
          <w:tcPr>
            <w:tcW w:w="16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215B" w:rsidRPr="0000304D" w:rsidTr="000C58FF">
        <w:tc>
          <w:tcPr>
            <w:tcW w:w="518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16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2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  <w:vAlign w:val="center"/>
          </w:tcPr>
          <w:p w:rsidR="002D215B" w:rsidRPr="0000304D" w:rsidRDefault="002D215B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D215B" w:rsidRPr="0000304D" w:rsidRDefault="002D215B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2D215B" w:rsidRPr="00BD634E" w:rsidRDefault="002D215B" w:rsidP="00CB2B1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pacing w:val="-23"/>
        </w:rPr>
      </w:pPr>
      <w:r w:rsidRPr="0000304D">
        <w:rPr>
          <w:rFonts w:ascii="Arial" w:hAnsi="Arial" w:cs="Arial"/>
          <w:spacing w:val="1"/>
        </w:rPr>
        <w:t>Общая стоимость изготавливаемой и поставляемой Продукции по данной Спецификации составляет _________________________________-</w:t>
      </w:r>
      <w:r>
        <w:rPr>
          <w:rFonts w:ascii="Arial" w:hAnsi="Arial" w:cs="Arial"/>
          <w:spacing w:val="1"/>
        </w:rPr>
        <w:t xml:space="preserve"> </w:t>
      </w:r>
      <w:r w:rsidRPr="0000304D">
        <w:rPr>
          <w:rFonts w:ascii="Arial" w:hAnsi="Arial" w:cs="Arial"/>
          <w:spacing w:val="1"/>
        </w:rPr>
        <w:t>рублей 00 коп.</w:t>
      </w:r>
      <w:r w:rsidRPr="0000304D">
        <w:rPr>
          <w:rFonts w:ascii="Arial" w:hAnsi="Arial" w:cs="Arial"/>
          <w:spacing w:val="6"/>
        </w:rPr>
        <w:t xml:space="preserve"> с </w:t>
      </w:r>
      <w:r w:rsidRPr="0000304D">
        <w:rPr>
          <w:rFonts w:ascii="Arial" w:hAnsi="Arial" w:cs="Arial"/>
        </w:rPr>
        <w:t xml:space="preserve">учетом НДС (18%), </w:t>
      </w:r>
      <w:r w:rsidRPr="00CB2B15">
        <w:rPr>
          <w:rFonts w:ascii="Arial" w:hAnsi="Arial" w:cs="Arial"/>
        </w:rPr>
        <w:t>а так же всех расходов, указанных в пункте 2.4 договора.</w:t>
      </w:r>
      <w:r>
        <w:rPr>
          <w:rFonts w:ascii="Arial" w:hAnsi="Arial" w:cs="Arial"/>
          <w:spacing w:val="-23"/>
        </w:rPr>
        <w:t xml:space="preserve">       </w:t>
      </w:r>
    </w:p>
    <w:p w:rsidR="002D215B" w:rsidRPr="0000304D" w:rsidRDefault="002D215B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</w:rPr>
      </w:pPr>
      <w:r w:rsidRPr="0000304D">
        <w:rPr>
          <w:rFonts w:ascii="Arial" w:hAnsi="Arial" w:cs="Arial"/>
        </w:rPr>
        <w:t>2.  ПОСТАВЩИК:</w:t>
      </w:r>
    </w:p>
    <w:p w:rsidR="002D215B" w:rsidRPr="0000304D" w:rsidRDefault="002D215B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</w:rPr>
      </w:pPr>
    </w:p>
    <w:p w:rsidR="002D215B" w:rsidRPr="0000304D" w:rsidRDefault="002D215B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spacing w:val="-23"/>
        </w:rPr>
      </w:pPr>
      <w:r w:rsidRPr="0000304D">
        <w:rPr>
          <w:rFonts w:ascii="Arial" w:hAnsi="Arial" w:cs="Arial"/>
        </w:rPr>
        <w:t xml:space="preserve">3.  ГРУЗООТПРАВИТЕЛЬ: «_________________, г. ___________, ____________ обл., ул. ___________. </w:t>
      </w:r>
    </w:p>
    <w:p w:rsidR="002D215B" w:rsidRPr="0000304D" w:rsidRDefault="002D215B" w:rsidP="00A104D2">
      <w:pPr>
        <w:pStyle w:val="NormalWeb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ГРУЗОПОЛУЧАТЕЛЬ: Филиал ОАО «Концерн Росэнергоатом» « Смоленская атомная станция», (Индекс) 000000, ________ обл., г. __________</w:t>
      </w:r>
    </w:p>
    <w:p w:rsidR="002D215B" w:rsidRDefault="002D215B" w:rsidP="00A104D2">
      <w:pPr>
        <w:pStyle w:val="NormalWeb"/>
        <w:ind w:left="360"/>
        <w:jc w:val="both"/>
        <w:rPr>
          <w:rFonts w:ascii="Arial" w:hAnsi="Arial" w:cs="Arial"/>
        </w:rPr>
      </w:pPr>
    </w:p>
    <w:p w:rsidR="002D215B" w:rsidRPr="00BD634E" w:rsidRDefault="002D215B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Pr="00BD634E">
        <w:rPr>
          <w:rFonts w:cs="Arial"/>
          <w:sz w:val="24"/>
          <w:szCs w:val="24"/>
        </w:rPr>
        <w:t>Год выпуска (изготовления) продукции (подтвержденный документально)</w:t>
      </w:r>
      <w:r w:rsidRPr="00BD634E">
        <w:rPr>
          <w:rFonts w:cs="Arial"/>
          <w:b/>
          <w:sz w:val="24"/>
          <w:szCs w:val="24"/>
        </w:rPr>
        <w:t>:</w:t>
      </w:r>
      <w:r w:rsidRPr="00BD634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вторая половина 2011-</w:t>
      </w:r>
      <w:r w:rsidRPr="00BD634E">
        <w:rPr>
          <w:rFonts w:cs="Arial"/>
          <w:sz w:val="24"/>
          <w:szCs w:val="24"/>
        </w:rPr>
        <w:t>201</w:t>
      </w:r>
      <w:r>
        <w:rPr>
          <w:rFonts w:cs="Arial"/>
          <w:sz w:val="24"/>
          <w:szCs w:val="24"/>
        </w:rPr>
        <w:t>2 гг</w:t>
      </w:r>
      <w:r w:rsidRPr="00BD634E">
        <w:rPr>
          <w:rFonts w:cs="Arial"/>
          <w:sz w:val="24"/>
          <w:szCs w:val="24"/>
        </w:rPr>
        <w:t>.</w:t>
      </w:r>
    </w:p>
    <w:p w:rsidR="002D215B" w:rsidRPr="003A7908" w:rsidRDefault="002D215B" w:rsidP="003A7908">
      <w:pPr>
        <w:pStyle w:val="a"/>
        <w:spacing w:line="240" w:lineRule="auto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   </w:t>
      </w:r>
      <w:r w:rsidRPr="00BD634E">
        <w:rPr>
          <w:rFonts w:cs="Arial"/>
          <w:b/>
          <w:sz w:val="24"/>
          <w:szCs w:val="24"/>
        </w:rPr>
        <w:t>Покупатель:</w:t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  <w:t>Поставщик:</w:t>
      </w:r>
    </w:p>
    <w:p w:rsidR="002D215B" w:rsidRPr="00BD634E" w:rsidRDefault="002D215B" w:rsidP="00A104D2">
      <w:pPr>
        <w:pStyle w:val="a"/>
        <w:spacing w:line="240" w:lineRule="auto"/>
        <w:jc w:val="left"/>
        <w:outlineLvl w:val="0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ОАО «Концерн Росэнергоатом»</w:t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  <w:t>________________________</w:t>
      </w:r>
    </w:p>
    <w:p w:rsidR="002D215B" w:rsidRPr="00BD634E" w:rsidRDefault="002D215B" w:rsidP="00A104D2">
      <w:pPr>
        <w:pStyle w:val="a"/>
        <w:spacing w:line="240" w:lineRule="auto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 xml:space="preserve">Зам. генерального директора – </w:t>
      </w:r>
    </w:p>
    <w:p w:rsidR="002D215B" w:rsidRPr="00BD634E" w:rsidRDefault="002D215B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 xml:space="preserve">директор филиала ОАО </w:t>
      </w:r>
    </w:p>
    <w:p w:rsidR="002D215B" w:rsidRPr="00BD634E" w:rsidRDefault="002D215B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«Концерн Росэнергоатом»</w:t>
      </w:r>
    </w:p>
    <w:p w:rsidR="002D215B" w:rsidRPr="00BD634E" w:rsidRDefault="002D215B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«Смоленская атомная станция»</w:t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  <w:t>_________________________</w:t>
      </w:r>
    </w:p>
    <w:p w:rsidR="002D215B" w:rsidRPr="00BD634E" w:rsidRDefault="002D215B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____________________ А.Ю.Петров</w:t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  <w:t>___________________ (Ф.И.О.)</w:t>
      </w:r>
    </w:p>
    <w:p w:rsidR="002D215B" w:rsidRDefault="002D215B" w:rsidP="00A104D2">
      <w:pPr>
        <w:pStyle w:val="a"/>
        <w:spacing w:line="240" w:lineRule="auto"/>
        <w:jc w:val="left"/>
        <w:rPr>
          <w:rFonts w:cs="Arial"/>
        </w:rPr>
      </w:pPr>
    </w:p>
    <w:p w:rsidR="002D215B" w:rsidRPr="00BD634E" w:rsidRDefault="002D215B" w:rsidP="00BD634E">
      <w:pPr>
        <w:pStyle w:val="a"/>
        <w:spacing w:line="240" w:lineRule="auto"/>
        <w:jc w:val="left"/>
        <w:rPr>
          <w:rFonts w:cs="Arial"/>
        </w:rPr>
        <w:sectPr w:rsidR="002D215B" w:rsidRPr="00BD634E" w:rsidSect="005A29A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BD634E">
        <w:t>По доверенности № 27-20/3497 от 09.12.2010</w:t>
      </w:r>
      <w:r>
        <w:t>г.</w:t>
      </w:r>
    </w:p>
    <w:p w:rsidR="002D215B" w:rsidRDefault="002D215B" w:rsidP="00A104D2"/>
    <w:sectPr w:rsidR="002D215B" w:rsidSect="0082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02CBF"/>
    <w:rsid w:val="0000304D"/>
    <w:rsid w:val="00042B63"/>
    <w:rsid w:val="000C58FF"/>
    <w:rsid w:val="000E08D5"/>
    <w:rsid w:val="00101287"/>
    <w:rsid w:val="00143FF6"/>
    <w:rsid w:val="00145CAA"/>
    <w:rsid w:val="00176298"/>
    <w:rsid w:val="001A00B1"/>
    <w:rsid w:val="001B3847"/>
    <w:rsid w:val="001C4C14"/>
    <w:rsid w:val="001C6A14"/>
    <w:rsid w:val="002D215B"/>
    <w:rsid w:val="002D3CF1"/>
    <w:rsid w:val="00367537"/>
    <w:rsid w:val="003A7908"/>
    <w:rsid w:val="0040426D"/>
    <w:rsid w:val="00411854"/>
    <w:rsid w:val="00443A7A"/>
    <w:rsid w:val="00484333"/>
    <w:rsid w:val="004958A5"/>
    <w:rsid w:val="004A3D48"/>
    <w:rsid w:val="004D5A17"/>
    <w:rsid w:val="005046CA"/>
    <w:rsid w:val="005216EC"/>
    <w:rsid w:val="005555CA"/>
    <w:rsid w:val="005660DB"/>
    <w:rsid w:val="00574C35"/>
    <w:rsid w:val="005A29AC"/>
    <w:rsid w:val="005A3B42"/>
    <w:rsid w:val="005B1810"/>
    <w:rsid w:val="005D22B1"/>
    <w:rsid w:val="005D3379"/>
    <w:rsid w:val="005F3D1C"/>
    <w:rsid w:val="0062375E"/>
    <w:rsid w:val="00630FF1"/>
    <w:rsid w:val="0065653E"/>
    <w:rsid w:val="007353A2"/>
    <w:rsid w:val="008130DB"/>
    <w:rsid w:val="00814BEF"/>
    <w:rsid w:val="008213A5"/>
    <w:rsid w:val="00834ACD"/>
    <w:rsid w:val="008A2BEF"/>
    <w:rsid w:val="008B1012"/>
    <w:rsid w:val="008B763C"/>
    <w:rsid w:val="008E41E2"/>
    <w:rsid w:val="009073D2"/>
    <w:rsid w:val="009705B1"/>
    <w:rsid w:val="009878A4"/>
    <w:rsid w:val="00A104D2"/>
    <w:rsid w:val="00A32DF2"/>
    <w:rsid w:val="00A41A6A"/>
    <w:rsid w:val="00A70BFB"/>
    <w:rsid w:val="00AB0E49"/>
    <w:rsid w:val="00AB5BA6"/>
    <w:rsid w:val="00AC3D78"/>
    <w:rsid w:val="00B17426"/>
    <w:rsid w:val="00B206EB"/>
    <w:rsid w:val="00B66861"/>
    <w:rsid w:val="00B820D0"/>
    <w:rsid w:val="00B93D4F"/>
    <w:rsid w:val="00BD5937"/>
    <w:rsid w:val="00BD634E"/>
    <w:rsid w:val="00BE300A"/>
    <w:rsid w:val="00C35687"/>
    <w:rsid w:val="00C925E1"/>
    <w:rsid w:val="00CB2B15"/>
    <w:rsid w:val="00CC27EE"/>
    <w:rsid w:val="00D404E1"/>
    <w:rsid w:val="00D41B57"/>
    <w:rsid w:val="00D46777"/>
    <w:rsid w:val="00D64FFB"/>
    <w:rsid w:val="00DF1314"/>
    <w:rsid w:val="00E2540E"/>
    <w:rsid w:val="00E52CAA"/>
    <w:rsid w:val="00E543F3"/>
    <w:rsid w:val="00E6653E"/>
    <w:rsid w:val="00F47D7D"/>
    <w:rsid w:val="00F662ED"/>
    <w:rsid w:val="00F741ED"/>
    <w:rsid w:val="00FC32DC"/>
    <w:rsid w:val="00FD1B89"/>
    <w:rsid w:val="00FD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10</Pages>
  <Words>1385</Words>
  <Characters>7900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Panchenko</cp:lastModifiedBy>
  <cp:revision>5</cp:revision>
  <cp:lastPrinted>2011-08-02T05:40:00Z</cp:lastPrinted>
  <dcterms:created xsi:type="dcterms:W3CDTF">2011-10-28T11:57:00Z</dcterms:created>
  <dcterms:modified xsi:type="dcterms:W3CDTF">2011-11-17T13:51:00Z</dcterms:modified>
</cp:coreProperties>
</file>